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D8EB1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6E7E414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Coventry. Mercer.</w:t>
      </w:r>
    </w:p>
    <w:p w14:paraId="6925D3EA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</w:p>
    <w:p w14:paraId="6B3FB37D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</w:p>
    <w:p w14:paraId="05D5A971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Edweye</w:t>
      </w:r>
      <w:proofErr w:type="spellEnd"/>
      <w:r>
        <w:rPr>
          <w:rFonts w:cs="Times New Roman"/>
          <w:szCs w:val="24"/>
        </w:rPr>
        <w:t xml:space="preserve"> of Warwick(q.v.).</w:t>
      </w:r>
    </w:p>
    <w:p w14:paraId="70D1FE3C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31327C0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Lilihed</w:t>
      </w:r>
      <w:proofErr w:type="spellEnd"/>
      <w:r>
        <w:rPr>
          <w:rFonts w:cs="Times New Roman"/>
          <w:szCs w:val="24"/>
        </w:rPr>
        <w:t xml:space="preserve"> of Uttoxeter, Staffordshire(q.v.),</w:t>
      </w:r>
    </w:p>
    <w:p w14:paraId="50E8D694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Cokeyn</w:t>
      </w:r>
      <w:proofErr w:type="spellEnd"/>
      <w:r>
        <w:rPr>
          <w:rFonts w:cs="Times New Roman"/>
          <w:szCs w:val="24"/>
        </w:rPr>
        <w:t xml:space="preserve"> of Ashburn, Derbyshire(q.v.), and John </w:t>
      </w:r>
      <w:proofErr w:type="spellStart"/>
      <w:r>
        <w:rPr>
          <w:rFonts w:cs="Times New Roman"/>
          <w:szCs w:val="24"/>
        </w:rPr>
        <w:t>Hogesson</w:t>
      </w:r>
      <w:proofErr w:type="spellEnd"/>
      <w:r>
        <w:rPr>
          <w:rFonts w:cs="Times New Roman"/>
          <w:szCs w:val="24"/>
        </w:rPr>
        <w:t xml:space="preserve"> of</w:t>
      </w:r>
    </w:p>
    <w:p w14:paraId="0F7CBFD7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Fole, Staffordshire(q.v.).    (ibid.)</w:t>
      </w:r>
    </w:p>
    <w:p w14:paraId="3FD846F0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Walter May of Leicester, mercer(q.v.).</w:t>
      </w:r>
    </w:p>
    <w:p w14:paraId="672648FD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2CB1004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</w:p>
    <w:p w14:paraId="033237D5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</w:p>
    <w:p w14:paraId="389499B5" w14:textId="77777777" w:rsidR="00C65378" w:rsidRDefault="00C65378" w:rsidP="00C653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January 2024</w:t>
      </w:r>
    </w:p>
    <w:p w14:paraId="06166C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4761" w14:textId="77777777" w:rsidR="00C65378" w:rsidRDefault="00C65378" w:rsidP="009139A6">
      <w:r>
        <w:separator/>
      </w:r>
    </w:p>
  </w:endnote>
  <w:endnote w:type="continuationSeparator" w:id="0">
    <w:p w14:paraId="33C16D13" w14:textId="77777777" w:rsidR="00C65378" w:rsidRDefault="00C653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BF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1CD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5D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A5DB" w14:textId="77777777" w:rsidR="00C65378" w:rsidRDefault="00C65378" w:rsidP="009139A6">
      <w:r>
        <w:separator/>
      </w:r>
    </w:p>
  </w:footnote>
  <w:footnote w:type="continuationSeparator" w:id="0">
    <w:p w14:paraId="3AFC3DEF" w14:textId="77777777" w:rsidR="00C65378" w:rsidRDefault="00C653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2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33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D8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7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537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C0E08"/>
  <w15:chartTrackingRefBased/>
  <w15:docId w15:val="{E80B5E71-002F-41FB-847D-0B90C2B8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5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2024-03-08T08:55:00Z</dcterms:created>
  <dcterms:modified xsi:type="dcterms:W3CDTF">2024-03-08T08:56:00Z</dcterms:modified>
</cp:coreProperties>
</file>